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2026-0481-66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Brückenbauarbeiten - Ersatzbauwerk Behning / Gievenbach BW 080 0394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Brückenbauarbeiten - Konstruktiver Ingenieurbau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